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67B0" w14:textId="77777777" w:rsidR="00D62E6E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r w:rsidRPr="00AE7C7E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 xml:space="preserve">Załącznik nr </w:t>
      </w:r>
      <w:r w:rsidR="004F75EF" w:rsidRPr="00AE7C7E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>6</w:t>
      </w:r>
      <w:r w:rsidRPr="00AE7C7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 xml:space="preserve"> do SWZ</w:t>
      </w:r>
    </w:p>
    <w:p w14:paraId="2D8BA167" w14:textId="77777777" w:rsidR="00AE7C7E" w:rsidRDefault="00AE7C7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</w:p>
    <w:p w14:paraId="1E2D699A" w14:textId="77777777" w:rsidR="00AE7C7E" w:rsidRPr="00AE7C7E" w:rsidRDefault="00AE7C7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AE7C7E" w14:paraId="7F8C19C5" w14:textId="77777777" w:rsidTr="00D62E6E">
        <w:tc>
          <w:tcPr>
            <w:tcW w:w="2800" w:type="dxa"/>
          </w:tcPr>
          <w:p w14:paraId="2EAA8D8D" w14:textId="77777777" w:rsidR="00D62E6E" w:rsidRPr="00AE7C7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E7C7E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AE7C7E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005200E" w14:textId="77777777" w:rsidR="00D62E6E" w:rsidRPr="00AE7C7E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FAB9E04" w14:textId="77777777" w:rsidR="00D62E6E" w:rsidRPr="00AE7C7E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5D9CCA1" w14:textId="77777777" w:rsidR="00D62E6E" w:rsidRPr="00AE7C7E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AE7C7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AE7C7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AE7C7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AE7C7E" w14:paraId="55EA5677" w14:textId="77777777" w:rsidTr="00D62E6E">
        <w:tc>
          <w:tcPr>
            <w:tcW w:w="2800" w:type="dxa"/>
          </w:tcPr>
          <w:p w14:paraId="3CC5A03D" w14:textId="77777777" w:rsidR="00D62E6E" w:rsidRPr="00AE7C7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E7C7E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04A11FCD" w14:textId="77777777" w:rsidR="00D62E6E" w:rsidRPr="00AE7C7E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44DB492" w14:textId="77777777" w:rsidR="00D62E6E" w:rsidRPr="00AE7C7E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4150840" w14:textId="77777777" w:rsidR="00D62E6E" w:rsidRPr="00AE7C7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E7C7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AE7C7E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AE7C7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1A03FD8E" w14:textId="77777777" w:rsidR="00BC121E" w:rsidRPr="00AE7C7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4F75EF" w:rsidRPr="00AE7C7E" w14:paraId="41352629" w14:textId="77777777" w:rsidTr="00375ED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2300C3" w14:textId="77777777" w:rsidR="004F75EF" w:rsidRPr="00AE7C7E" w:rsidRDefault="004F75EF" w:rsidP="00375ED9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  <w:t xml:space="preserve">OŚWIADCZENIE WYKONAWCY </w:t>
            </w:r>
          </w:p>
          <w:p w14:paraId="27E0F9F4" w14:textId="77777777" w:rsidR="004F75EF" w:rsidRPr="00AE7C7E" w:rsidRDefault="004F75EF" w:rsidP="00375ED9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2024 r. poz. 1320 z późn. zm.)</w:t>
            </w: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7CE1D98F" w14:textId="77777777" w:rsidR="004F75EF" w:rsidRPr="00AE7C7E" w:rsidRDefault="004F75EF" w:rsidP="00375ED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przynależności lub braku przynależności do grupy kapitałowej </w:t>
            </w:r>
          </w:p>
          <w:p w14:paraId="7F642D92" w14:textId="77777777" w:rsidR="004F75EF" w:rsidRPr="00AE7C7E" w:rsidRDefault="004F75EF" w:rsidP="00375ED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2F05D0EE" w14:textId="77777777" w:rsidR="00BC121E" w:rsidRPr="00AE7C7E" w:rsidRDefault="004F75EF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AE7C7E" w14:paraId="10E2A6A1" w14:textId="77777777" w:rsidTr="00D62E6E">
        <w:tc>
          <w:tcPr>
            <w:tcW w:w="2269" w:type="dxa"/>
          </w:tcPr>
          <w:p w14:paraId="0D2D12BB" w14:textId="77777777" w:rsidR="00D62E6E" w:rsidRPr="00AE7C7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534425D" w14:textId="77777777" w:rsidR="00D62E6E" w:rsidRPr="00AE7C7E" w:rsidRDefault="004F75EF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dostawy komisowe stymulatorów i defibrylatorów serca do Samodzielnego Publicznego Zakładu Opieki Zdrowotnej w Siedlcach</w:t>
            </w:r>
            <w:r w:rsidR="00D62E6E" w:rsidRPr="00AE7C7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4F75EF" w:rsidRPr="00AE7C7E" w14:paraId="13F2CF42" w14:textId="77777777" w:rsidTr="00375ED9">
        <w:tc>
          <w:tcPr>
            <w:tcW w:w="2269" w:type="dxa"/>
          </w:tcPr>
          <w:p w14:paraId="621F34D8" w14:textId="77777777" w:rsidR="004F75EF" w:rsidRPr="00AE7C7E" w:rsidRDefault="004F75EF" w:rsidP="00375ED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23B31CF" w14:textId="77777777" w:rsidR="004F75EF" w:rsidRPr="00AE7C7E" w:rsidRDefault="004F75EF" w:rsidP="00375ED9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stymulatory/552/2026</w:t>
            </w:r>
          </w:p>
        </w:tc>
      </w:tr>
    </w:tbl>
    <w:p w14:paraId="6505D085" w14:textId="77777777" w:rsidR="00BC121E" w:rsidRPr="00AE7C7E" w:rsidRDefault="004F75EF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AE7C7E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AE7C7E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AE7C7E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2B1D6B57" w14:textId="77777777" w:rsidR="00BC121E" w:rsidRPr="00AE7C7E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AE7C7E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AE7C7E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2ABA719" w14:textId="77777777" w:rsidR="00BF69A4" w:rsidRPr="00AE7C7E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AE7C7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AE7C7E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AE7C7E" w14:paraId="4DB6DA29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304B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6849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BDD2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AE7C7E" w14:paraId="59F2513A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2B8F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6E4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121B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AE7C7E" w14:paraId="6ED7AF68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F97C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D49A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786" w14:textId="77777777" w:rsidR="00BC121E" w:rsidRPr="00AE7C7E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556B4190" w14:textId="77777777" w:rsidR="00AE7C7E" w:rsidRDefault="00AE7C7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5146F269" w14:textId="77777777" w:rsidR="00AE7C7E" w:rsidRDefault="00AE7C7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63711DAB" w14:textId="0EBF059C" w:rsidR="00BC121E" w:rsidRPr="00AE7C7E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AE7C7E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058C10C0" w14:textId="77777777" w:rsidR="00BC121E" w:rsidRPr="00AE7C7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AE7C7E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96B513E" w14:textId="77777777" w:rsidR="00067B62" w:rsidRPr="00AE7C7E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AE7C7E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AE7C7E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AE7C7E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AE7C7E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551899E7" w14:textId="77777777" w:rsidR="00CF03EF" w:rsidRPr="00AE7C7E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AE7C7E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AE7C7E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2BD51FB7" w14:textId="77777777" w:rsidR="00067B62" w:rsidRPr="00AE7C7E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AE7C7E" w14:paraId="548FC914" w14:textId="77777777" w:rsidTr="00620E37">
        <w:tc>
          <w:tcPr>
            <w:tcW w:w="2660" w:type="dxa"/>
          </w:tcPr>
          <w:p w14:paraId="2A2E7F6E" w14:textId="77777777" w:rsidR="00BC121E" w:rsidRPr="00AE7C7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4DB7188" w14:textId="77777777" w:rsidR="00BC121E" w:rsidRPr="00AE7C7E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019F4EB1" w14:textId="77777777" w:rsidR="00BC121E" w:rsidRPr="00AE7C7E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AE7C7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AE7C7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579A9F6F" w14:textId="77777777" w:rsidR="00BC121E" w:rsidRPr="00AE7C7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1E35BEF" w14:textId="77777777" w:rsidR="00BC121E" w:rsidRPr="00AE7C7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A4AD9BB" w14:textId="77777777" w:rsidR="00BC121E" w:rsidRPr="00AE7C7E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AE7C7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4F75EF" w:rsidRPr="00AE7C7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="00BC121E" w:rsidRPr="00AE7C7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AE7C7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2B21DE8E" w14:textId="77777777" w:rsidR="00106AC7" w:rsidRPr="00AE7C7E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AE7C7E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7187" w14:textId="77777777" w:rsidR="003A6F5D" w:rsidRDefault="003A6F5D">
      <w:r>
        <w:separator/>
      </w:r>
    </w:p>
  </w:endnote>
  <w:endnote w:type="continuationSeparator" w:id="0">
    <w:p w14:paraId="3856E4D0" w14:textId="77777777" w:rsidR="003A6F5D" w:rsidRDefault="003A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5A38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70657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6C6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2629A103" w14:textId="174A9FF5" w:rsidR="009A4CD3" w:rsidRPr="00AE7C7E" w:rsidRDefault="00AE7C7E" w:rsidP="00D62E6E">
    <w:pPr>
      <w:pStyle w:val="Stopka"/>
      <w:tabs>
        <w:tab w:val="clear" w:pos="4536"/>
      </w:tabs>
      <w:spacing w:after="60"/>
      <w:jc w:val="center"/>
      <w:rPr>
        <w:rFonts w:asciiTheme="minorHAnsi" w:hAnsiTheme="minorHAnsi" w:cstheme="minorHAnsi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CBC47B7" wp14:editId="7E1C1B27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24349535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58BD8D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612BCE5" w14:textId="2CCE4FEE" w:rsidR="009A4CD3" w:rsidRPr="00AE7C7E" w:rsidRDefault="00AE7C7E" w:rsidP="00D62E6E">
    <w:pPr>
      <w:pStyle w:val="Stopka"/>
      <w:spacing w:after="0"/>
      <w:ind w:right="360"/>
      <w:rPr>
        <w:rFonts w:asciiTheme="minorHAnsi" w:hAnsiTheme="minorHAnsi" w:cstheme="minorHAnsi"/>
        <w:sz w:val="20"/>
        <w:szCs w:val="20"/>
      </w:rPr>
    </w:pPr>
    <w:r w:rsidRPr="00AE7C7E">
      <w:rPr>
        <w:rFonts w:cs="Calibri"/>
        <w:sz w:val="15"/>
        <w:szCs w:val="15"/>
      </w:rPr>
      <w:t xml:space="preserve">SPZOZ w Siedlcach:   NIP: 821-205-60-50,  </w:t>
    </w:r>
    <w:r w:rsidRPr="00AE7C7E">
      <w:rPr>
        <w:rFonts w:cs="Calibri"/>
        <w:spacing w:val="4"/>
        <w:sz w:val="15"/>
        <w:szCs w:val="15"/>
      </w:rPr>
      <w:t>REGON: 000310309,  KRS 0000001957  BDO 000144095</w:t>
    </w:r>
    <w:r w:rsidR="009A4CD3" w:rsidRPr="00AE7C7E">
      <w:rPr>
        <w:rFonts w:asciiTheme="minorHAnsi" w:hAnsiTheme="minorHAnsi" w:cstheme="minorHAnsi"/>
        <w:sz w:val="16"/>
        <w:szCs w:val="16"/>
      </w:rPr>
      <w:tab/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AE7C7E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AE7C7E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AE7C7E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789F2" w14:textId="77777777" w:rsidR="004F75EF" w:rsidRDefault="004F75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100B" w14:textId="77777777" w:rsidR="003A6F5D" w:rsidRDefault="003A6F5D">
      <w:r>
        <w:separator/>
      </w:r>
    </w:p>
  </w:footnote>
  <w:footnote w:type="continuationSeparator" w:id="0">
    <w:p w14:paraId="317D6D3D" w14:textId="77777777" w:rsidR="003A6F5D" w:rsidRDefault="003A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43AC" w14:textId="77777777" w:rsidR="004F75EF" w:rsidRDefault="004F75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6953" w14:textId="67ADB231" w:rsidR="00AE7C7E" w:rsidRPr="00AE7C7E" w:rsidRDefault="00AE7C7E" w:rsidP="00AE7C7E">
    <w:pPr>
      <w:jc w:val="center"/>
      <w:rPr>
        <w:rFonts w:eastAsia="Times New Roman" w:cs="Calibri"/>
        <w:b/>
        <w:sz w:val="20"/>
        <w:szCs w:val="20"/>
        <w:lang w:eastAsia="pl-PL"/>
      </w:rPr>
    </w:pPr>
    <w:r>
      <w:rPr>
        <w:rFonts w:ascii="Arial" w:hAnsi="Arial"/>
        <w:noProof/>
        <w:sz w:val="24"/>
      </w:rPr>
      <w:drawing>
        <wp:anchor distT="0" distB="0" distL="114300" distR="114300" simplePos="0" relativeHeight="251659776" behindDoc="1" locked="0" layoutInCell="1" allowOverlap="1" wp14:anchorId="32FBFB03" wp14:editId="624762FF">
          <wp:simplePos x="0" y="0"/>
          <wp:positionH relativeFrom="column">
            <wp:posOffset>108585</wp:posOffset>
          </wp:positionH>
          <wp:positionV relativeFrom="paragraph">
            <wp:posOffset>244475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4079769"/>
  </w:p>
  <w:p w14:paraId="34815B36" w14:textId="77777777" w:rsidR="00AE7C7E" w:rsidRDefault="00AE7C7E" w:rsidP="00AE7C7E">
    <w:pPr>
      <w:spacing w:after="0" w:line="360" w:lineRule="auto"/>
      <w:ind w:left="851"/>
      <w:jc w:val="center"/>
      <w:rPr>
        <w:rFonts w:eastAsia="Batang" w:cs="Calibri"/>
        <w:b/>
        <w:sz w:val="20"/>
      </w:rPr>
    </w:pPr>
    <w:r w:rsidRPr="00AE7C7E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2488ED32" w14:textId="2268CC38" w:rsidR="004F75EF" w:rsidRPr="00AE7C7E" w:rsidRDefault="00AE7C7E" w:rsidP="00AE7C7E">
    <w:pPr>
      <w:spacing w:after="0" w:line="360" w:lineRule="auto"/>
      <w:ind w:left="851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7D97CFB" wp14:editId="20CAE2B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906760526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D4DBB1" id="Łącznik prosty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D5C3" w14:textId="77777777" w:rsidR="004F75EF" w:rsidRDefault="004F75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0945294">
    <w:abstractNumId w:val="13"/>
  </w:num>
  <w:num w:numId="2" w16cid:durableId="499085744">
    <w:abstractNumId w:val="0"/>
  </w:num>
  <w:num w:numId="3" w16cid:durableId="992879735">
    <w:abstractNumId w:val="11"/>
  </w:num>
  <w:num w:numId="4" w16cid:durableId="733620024">
    <w:abstractNumId w:val="8"/>
  </w:num>
  <w:num w:numId="5" w16cid:durableId="1371104235">
    <w:abstractNumId w:val="7"/>
  </w:num>
  <w:num w:numId="6" w16cid:durableId="118912304">
    <w:abstractNumId w:val="1"/>
  </w:num>
  <w:num w:numId="7" w16cid:durableId="139925436">
    <w:abstractNumId w:val="6"/>
  </w:num>
  <w:num w:numId="8" w16cid:durableId="990674890">
    <w:abstractNumId w:val="3"/>
  </w:num>
  <w:num w:numId="9" w16cid:durableId="963539207">
    <w:abstractNumId w:val="2"/>
  </w:num>
  <w:num w:numId="10" w16cid:durableId="1776292357">
    <w:abstractNumId w:val="5"/>
  </w:num>
  <w:num w:numId="11" w16cid:durableId="31424461">
    <w:abstractNumId w:val="10"/>
  </w:num>
  <w:num w:numId="12" w16cid:durableId="1082726390">
    <w:abstractNumId w:val="4"/>
  </w:num>
  <w:num w:numId="13" w16cid:durableId="1884634251">
    <w:abstractNumId w:val="9"/>
  </w:num>
  <w:num w:numId="14" w16cid:durableId="13551148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5D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A6F5D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4F75EF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AE7C7E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926163"/>
  <w15:chartTrackingRefBased/>
  <w15:docId w15:val="{930CFC34-94D6-469F-A579-09791FA8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Hipercze">
    <w:name w:val="Hyperlink"/>
    <w:uiPriority w:val="99"/>
    <w:unhideWhenUsed/>
    <w:rsid w:val="00AE7C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2026-02-24T13:00:00Z</cp:lastPrinted>
  <dcterms:created xsi:type="dcterms:W3CDTF">2026-02-24T13:00:00Z</dcterms:created>
  <dcterms:modified xsi:type="dcterms:W3CDTF">2026-02-24T13:00:00Z</dcterms:modified>
</cp:coreProperties>
</file>